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E8B9EA" w14:textId="6B52BAF7" w:rsidR="006B2F86" w:rsidRDefault="00E52F01" w:rsidP="00E71FC3">
      <w:pPr>
        <w:pStyle w:val="NoSpacing"/>
      </w:pPr>
      <w:r>
        <w:rPr>
          <w:u w:val="single"/>
        </w:rPr>
        <w:t>William DAGFEN</w:t>
      </w:r>
      <w:r>
        <w:t xml:space="preserve">    </w:t>
      </w:r>
      <w:proofErr w:type="gramStart"/>
      <w:r>
        <w:t xml:space="preserve">   (</w:t>
      </w:r>
      <w:proofErr w:type="gramEnd"/>
      <w:r>
        <w:t>fl.1399)</w:t>
      </w:r>
    </w:p>
    <w:p w14:paraId="5FDB9196" w14:textId="54C05462" w:rsidR="00E52F01" w:rsidRDefault="00E52F01" w:rsidP="00E71FC3">
      <w:pPr>
        <w:pStyle w:val="NoSpacing"/>
      </w:pPr>
      <w:r>
        <w:t>Priest.</w:t>
      </w:r>
    </w:p>
    <w:p w14:paraId="71720499" w14:textId="3E2748FC" w:rsidR="00E52F01" w:rsidRDefault="00E52F01" w:rsidP="00E71FC3">
      <w:pPr>
        <w:pStyle w:val="NoSpacing"/>
      </w:pPr>
    </w:p>
    <w:p w14:paraId="0427B881" w14:textId="02DDCEE3" w:rsidR="00E52F01" w:rsidRDefault="00E52F01" w:rsidP="00E71FC3">
      <w:pPr>
        <w:pStyle w:val="NoSpacing"/>
      </w:pPr>
    </w:p>
    <w:p w14:paraId="1256796A" w14:textId="5ACA49E7" w:rsidR="00E52F01" w:rsidRDefault="00E52F01" w:rsidP="00E71FC3">
      <w:pPr>
        <w:pStyle w:val="NoSpacing"/>
      </w:pPr>
      <w:r>
        <w:t>31 Jul.1399</w:t>
      </w:r>
      <w:r>
        <w:tab/>
        <w:t xml:space="preserve">He was instituted to the chantry of </w:t>
      </w:r>
      <w:proofErr w:type="spellStart"/>
      <w:proofErr w:type="gramStart"/>
      <w:r>
        <w:t>St.John</w:t>
      </w:r>
      <w:proofErr w:type="spellEnd"/>
      <w:proofErr w:type="gramEnd"/>
      <w:r>
        <w:t xml:space="preserve"> the Evangelist, in the manor</w:t>
      </w:r>
    </w:p>
    <w:p w14:paraId="1D81F81D" w14:textId="12AC098E" w:rsidR="00E52F01" w:rsidRDefault="00E52F01" w:rsidP="00E71FC3">
      <w:pPr>
        <w:pStyle w:val="NoSpacing"/>
      </w:pPr>
      <w:r>
        <w:tab/>
      </w:r>
      <w:r>
        <w:tab/>
        <w:t xml:space="preserve">of </w:t>
      </w:r>
      <w:proofErr w:type="spellStart"/>
      <w:r>
        <w:t>Colcombe</w:t>
      </w:r>
      <w:proofErr w:type="spellEnd"/>
      <w:r>
        <w:t>, Devon.    (“Stafford Register” p.157)</w:t>
      </w:r>
    </w:p>
    <w:p w14:paraId="6CF7363E" w14:textId="62E8E86D" w:rsidR="00E52F01" w:rsidRDefault="00E52F01" w:rsidP="00E71FC3">
      <w:pPr>
        <w:pStyle w:val="NoSpacing"/>
      </w:pPr>
    </w:p>
    <w:p w14:paraId="1C2979D6" w14:textId="7E33D138" w:rsidR="00E52F01" w:rsidRDefault="00E52F01" w:rsidP="00E71FC3">
      <w:pPr>
        <w:pStyle w:val="NoSpacing"/>
      </w:pPr>
    </w:p>
    <w:p w14:paraId="24EE4051" w14:textId="2EB2D9DB" w:rsidR="00E52F01" w:rsidRPr="00E52F01" w:rsidRDefault="00E52F01" w:rsidP="00E71FC3">
      <w:pPr>
        <w:pStyle w:val="NoSpacing"/>
      </w:pPr>
      <w:r>
        <w:t>18 January 2019</w:t>
      </w:r>
      <w:bookmarkStart w:id="0" w:name="_GoBack"/>
      <w:bookmarkEnd w:id="0"/>
    </w:p>
    <w:sectPr w:rsidR="00E52F01" w:rsidRPr="00E52F0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2D4D05" w14:textId="77777777" w:rsidR="00E52F01" w:rsidRDefault="00E52F01" w:rsidP="00E71FC3">
      <w:pPr>
        <w:spacing w:after="0" w:line="240" w:lineRule="auto"/>
      </w:pPr>
      <w:r>
        <w:separator/>
      </w:r>
    </w:p>
  </w:endnote>
  <w:endnote w:type="continuationSeparator" w:id="0">
    <w:p w14:paraId="5E997258" w14:textId="77777777" w:rsidR="00E52F01" w:rsidRDefault="00E52F0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EE8E9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313C79" w14:textId="77777777" w:rsidR="00E52F01" w:rsidRDefault="00E52F01" w:rsidP="00E71FC3">
      <w:pPr>
        <w:spacing w:after="0" w:line="240" w:lineRule="auto"/>
      </w:pPr>
      <w:r>
        <w:separator/>
      </w:r>
    </w:p>
  </w:footnote>
  <w:footnote w:type="continuationSeparator" w:id="0">
    <w:p w14:paraId="38E5A55C" w14:textId="77777777" w:rsidR="00E52F01" w:rsidRDefault="00E52F0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F01"/>
    <w:rsid w:val="001A7C09"/>
    <w:rsid w:val="00577BD5"/>
    <w:rsid w:val="00656CBA"/>
    <w:rsid w:val="006A1F77"/>
    <w:rsid w:val="00733BE7"/>
    <w:rsid w:val="00AB52E8"/>
    <w:rsid w:val="00B16D3F"/>
    <w:rsid w:val="00BB41AC"/>
    <w:rsid w:val="00E52F0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18D23B"/>
  <w15:chartTrackingRefBased/>
  <w15:docId w15:val="{9A01827C-4579-4972-BA56-7741B16D7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2019-01-18T16:25:00Z</dcterms:created>
  <dcterms:modified xsi:type="dcterms:W3CDTF">2019-01-18T16:30:00Z</dcterms:modified>
</cp:coreProperties>
</file>